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5F1DDE81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07341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61780843" w:rsidR="008D329F" w:rsidRPr="001A512E" w:rsidRDefault="008D329F" w:rsidP="001A512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1A512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2639A3"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Ροόμετρο</w:t>
            </w:r>
            <w:proofErr w:type="spellEnd"/>
            <w:r w:rsidR="002639A3"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μηχανικό </w:t>
            </w:r>
            <w:r w:rsidR="002639A3">
              <w:rPr>
                <w:rFonts w:ascii="Roboto" w:hAnsi="Roboto"/>
                <w:color w:val="333333"/>
                <w:sz w:val="16"/>
                <w:szCs w:val="16"/>
              </w:rPr>
              <w:t>Mini</w:t>
            </w:r>
            <w:r w:rsidR="002639A3" w:rsidRPr="002639A3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 w:rsidR="002639A3">
              <w:rPr>
                <w:rFonts w:ascii="Roboto" w:hAnsi="Roboto"/>
                <w:color w:val="333333"/>
                <w:sz w:val="16"/>
                <w:szCs w:val="16"/>
              </w:rPr>
              <w:t>Wright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362FB8F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AC6F416" w14:textId="77777777" w:rsidR="00A97DE6" w:rsidRDefault="00A97DE6" w:rsidP="00A97DE6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Ροόμετρο μηχανικό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Mini</w:t>
            </w:r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Wright</w:t>
            </w:r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. μηχανική συσκευή καταγραφής </w:t>
            </w:r>
            <w:proofErr w:type="spellStart"/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εκπνευστικής</w:t>
            </w:r>
            <w:proofErr w:type="spellEnd"/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ροής για ενήλικες Διαθέτει λογαριθμική </w:t>
            </w:r>
            <w:proofErr w:type="spellStart"/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κλίμμακα</w:t>
            </w:r>
            <w:proofErr w:type="spellEnd"/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με εύρος μετρήσεων 60-800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lit</w:t>
            </w:r>
            <w:r w:rsidRPr="00A97DE6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/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min</w:t>
            </w:r>
          </w:p>
          <w:p w14:paraId="5D2D01F7" w14:textId="0E934BF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61BDE097" w:rsidR="008D329F" w:rsidRPr="001A512E" w:rsidRDefault="001A512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79918E7" w:rsidR="008D329F" w:rsidRPr="001A512E" w:rsidRDefault="001A512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66FA0"/>
    <w:rsid w:val="001A512E"/>
    <w:rsid w:val="001D6594"/>
    <w:rsid w:val="00240B8E"/>
    <w:rsid w:val="0024151E"/>
    <w:rsid w:val="002639A3"/>
    <w:rsid w:val="002C5B52"/>
    <w:rsid w:val="002E111A"/>
    <w:rsid w:val="00483071"/>
    <w:rsid w:val="00601FB8"/>
    <w:rsid w:val="00772D19"/>
    <w:rsid w:val="007C3968"/>
    <w:rsid w:val="00860B02"/>
    <w:rsid w:val="008D329F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07341"/>
    <w:rsid w:val="00D43DFD"/>
    <w:rsid w:val="00D87C60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19522BE</Template>
  <TotalTime>1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2025-11-06T12:51:00Z</dcterms:created>
  <dcterms:modified xsi:type="dcterms:W3CDTF">2025-11-20T12:47:00Z</dcterms:modified>
</cp:coreProperties>
</file>